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94FD0" w14:textId="0ACF8F33"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r>
      <w:bookmarkStart w:id="0" w:name="_GoBack"/>
      <w:r w:rsidRPr="00F25496">
        <w:rPr>
          <w:b/>
          <w:i/>
          <w:noProof/>
          <w:sz w:val="28"/>
        </w:rPr>
        <w:t>S</w:t>
      </w:r>
      <w:r>
        <w:rPr>
          <w:b/>
          <w:i/>
          <w:noProof/>
          <w:sz w:val="28"/>
        </w:rPr>
        <w:t>5</w:t>
      </w:r>
      <w:r w:rsidRPr="00F25496">
        <w:rPr>
          <w:b/>
          <w:i/>
          <w:noProof/>
          <w:sz w:val="28"/>
        </w:rPr>
        <w:t>-</w:t>
      </w:r>
      <w:r w:rsidR="000E0E7C" w:rsidRPr="00F25496">
        <w:rPr>
          <w:b/>
          <w:i/>
          <w:noProof/>
          <w:sz w:val="28"/>
        </w:rPr>
        <w:t>2</w:t>
      </w:r>
      <w:r w:rsidR="000E0E7C">
        <w:rPr>
          <w:b/>
          <w:i/>
          <w:noProof/>
          <w:sz w:val="28"/>
        </w:rPr>
        <w:t>23</w:t>
      </w:r>
      <w:r w:rsidR="009A1A5B">
        <w:rPr>
          <w:b/>
          <w:i/>
          <w:noProof/>
          <w:sz w:val="28"/>
        </w:rPr>
        <w:t>606</w:t>
      </w:r>
      <w:bookmarkEnd w:id="0"/>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F44A18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D2019">
        <w:rPr>
          <w:rFonts w:ascii="Arial" w:hAnsi="Arial"/>
          <w:b/>
          <w:lang w:val="en-US"/>
        </w:rPr>
        <w:t>Huawei</w:t>
      </w:r>
    </w:p>
    <w:p w14:paraId="7C9F0994" w14:textId="592588E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D2019">
        <w:rPr>
          <w:rFonts w:ascii="Arial" w:hAnsi="Arial" w:cs="Arial"/>
          <w:b/>
        </w:rPr>
        <w:t xml:space="preserve">Add </w:t>
      </w:r>
      <w:r w:rsidR="00936374">
        <w:rPr>
          <w:rFonts w:ascii="Arial" w:hAnsi="Arial" w:cs="Arial"/>
          <w:b/>
        </w:rPr>
        <w:t>description</w:t>
      </w:r>
      <w:r w:rsidR="000D2019">
        <w:rPr>
          <w:rFonts w:ascii="Arial" w:hAnsi="Arial" w:cs="Arial"/>
          <w:b/>
        </w:rPr>
        <w:t xml:space="preserve"> of </w:t>
      </w:r>
      <w:r w:rsidR="00FF182F">
        <w:rPr>
          <w:rFonts w:ascii="Arial" w:hAnsi="Arial" w:cs="Arial"/>
          <w:b/>
        </w:rPr>
        <w:t>deployment options</w:t>
      </w:r>
    </w:p>
    <w:p w14:paraId="7C3F786F" w14:textId="63D0FA4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D2019">
        <w:rPr>
          <w:rFonts w:ascii="Arial" w:hAnsi="Arial"/>
          <w:b/>
        </w:rPr>
        <w:t>Approval</w:t>
      </w:r>
    </w:p>
    <w:p w14:paraId="29FC3C54" w14:textId="4A9288B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D2019">
        <w:rPr>
          <w:rFonts w:ascii="Arial" w:hAnsi="Arial"/>
          <w:b/>
        </w:rPr>
        <w:t>6.5.</w:t>
      </w:r>
      <w:r w:rsidR="00936374">
        <w:rPr>
          <w:rFonts w:ascii="Arial" w:hAnsi="Arial"/>
          <w:b/>
        </w:rPr>
        <w:t>14.1</w:t>
      </w:r>
    </w:p>
    <w:p w14:paraId="4CA31BAF" w14:textId="77777777" w:rsidR="00C022E3" w:rsidRDefault="00C022E3">
      <w:pPr>
        <w:pStyle w:val="1"/>
      </w:pPr>
      <w:r>
        <w:t>1</w:t>
      </w:r>
      <w:r>
        <w:tab/>
        <w:t>Decision/action requested</w:t>
      </w:r>
    </w:p>
    <w:p w14:paraId="1A0892C2" w14:textId="5EE4568F" w:rsidR="000D2019" w:rsidRDefault="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his document is to request approval of the proposed text.</w:t>
      </w:r>
    </w:p>
    <w:p w14:paraId="603488E5" w14:textId="4D59FD2C" w:rsidR="000D2019" w:rsidRDefault="000D2019" w:rsidP="000D2019">
      <w:pPr>
        <w:pStyle w:val="1"/>
      </w:pPr>
      <w:r>
        <w:t>2</w:t>
      </w:r>
      <w:r>
        <w:tab/>
        <w:t xml:space="preserve">Rational </w:t>
      </w:r>
    </w:p>
    <w:p w14:paraId="4914EED2" w14:textId="4D21398F" w:rsidR="000D2019" w:rsidRDefault="000D2019" w:rsidP="000D2019">
      <w:pPr>
        <w:rPr>
          <w:lang w:eastAsia="zh-CN"/>
        </w:rPr>
      </w:pPr>
      <w:r>
        <w:rPr>
          <w:lang w:eastAsia="zh-CN"/>
        </w:rPr>
        <w:t xml:space="preserve">The current Draft TR 28.819 describes </w:t>
      </w:r>
      <w:r w:rsidR="00C4552D">
        <w:rPr>
          <w:lang w:eastAsia="zh-CN"/>
        </w:rPr>
        <w:t xml:space="preserve">the concepts and steps in a </w:t>
      </w:r>
      <w:r w:rsidR="00936374">
        <w:rPr>
          <w:lang w:eastAsia="zh-CN"/>
        </w:rPr>
        <w:t>chain</w:t>
      </w:r>
      <w:r w:rsidR="00C4552D">
        <w:rPr>
          <w:lang w:eastAsia="zh-CN"/>
        </w:rPr>
        <w:t xml:space="preserve">. But, the multiple vendor relation and the deployment for this multiple vendor relation is not described in current Draft TR. </w:t>
      </w:r>
      <w:r>
        <w:rPr>
          <w:rFonts w:hint="eastAsia"/>
          <w:lang w:eastAsia="zh-CN"/>
        </w:rPr>
        <w:t>T</w:t>
      </w:r>
      <w:r>
        <w:rPr>
          <w:lang w:eastAsia="zh-CN"/>
        </w:rPr>
        <w:t xml:space="preserve">his document is to </w:t>
      </w:r>
      <w:r w:rsidR="00C4552D">
        <w:rPr>
          <w:lang w:eastAsia="zh-CN"/>
        </w:rPr>
        <w:t>propose some</w:t>
      </w:r>
      <w:r>
        <w:rPr>
          <w:lang w:eastAsia="zh-CN"/>
        </w:rPr>
        <w:t xml:space="preserve"> description of </w:t>
      </w:r>
      <w:r w:rsidR="00C4552D">
        <w:rPr>
          <w:lang w:eastAsia="zh-CN"/>
        </w:rPr>
        <w:t>relation in multiple vendor relations in context of CICD</w:t>
      </w:r>
      <w:r>
        <w:rPr>
          <w:lang w:eastAsia="zh-CN"/>
        </w:rPr>
        <w:t>.</w:t>
      </w:r>
    </w:p>
    <w:p w14:paraId="744039E2" w14:textId="77777777" w:rsidR="000D2019" w:rsidRDefault="000D2019" w:rsidP="000D2019">
      <w:pPr>
        <w:rPr>
          <w:lang w:eastAsia="zh-CN"/>
        </w:rPr>
      </w:pPr>
    </w:p>
    <w:p w14:paraId="619222AE" w14:textId="1B0DF1EF" w:rsidR="000D2019" w:rsidRDefault="000D2019" w:rsidP="000D2019">
      <w:pPr>
        <w:pStyle w:val="1"/>
      </w:pPr>
      <w:r>
        <w:t>3</w:t>
      </w:r>
      <w:r>
        <w:tab/>
        <w:t xml:space="preserve">Proposed changes </w:t>
      </w:r>
    </w:p>
    <w:p w14:paraId="5EF98BCF" w14:textId="033D4DED" w:rsidR="000D2019" w:rsidRDefault="000D2019" w:rsidP="000D2019">
      <w:pPr>
        <w:rPr>
          <w:lang w:eastAsia="zh-CN"/>
        </w:rPr>
      </w:pPr>
    </w:p>
    <w:p w14:paraId="176BE1EE" w14:textId="04B93B3B" w:rsidR="000D2019" w:rsidRPr="000D2019" w:rsidRDefault="000D2019" w:rsidP="000D2019">
      <w:pPr>
        <w:rPr>
          <w:lang w:eastAsia="zh-CN"/>
        </w:rPr>
      </w:pPr>
    </w:p>
    <w:p w14:paraId="20B6107B" w14:textId="0BD21797" w:rsidR="000D2019" w:rsidRDefault="000D2019" w:rsidP="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T</w:t>
      </w:r>
      <w:r>
        <w:rPr>
          <w:lang w:eastAsia="zh-CN"/>
        </w:rPr>
        <w:t>he start of the change</w:t>
      </w:r>
    </w:p>
    <w:p w14:paraId="2C5721EB" w14:textId="77777777" w:rsidR="009E51C7" w:rsidRDefault="009E51C7" w:rsidP="009E51C7">
      <w:pPr>
        <w:keepNext/>
        <w:keepLines/>
        <w:spacing w:before="180"/>
        <w:ind w:left="1134" w:hanging="1134"/>
        <w:outlineLvl w:val="1"/>
        <w:rPr>
          <w:rFonts w:ascii="Arial" w:hAnsi="Arial"/>
          <w:sz w:val="32"/>
        </w:rPr>
      </w:pPr>
      <w:r>
        <w:rPr>
          <w:rFonts w:ascii="Arial" w:hAnsi="Arial"/>
          <w:sz w:val="32"/>
        </w:rPr>
        <w:t xml:space="preserve">5.2 </w:t>
      </w:r>
      <w:r>
        <w:rPr>
          <w:rFonts w:ascii="Arial" w:hAnsi="Arial"/>
          <w:sz w:val="32"/>
        </w:rPr>
        <w:tab/>
        <w:t>Single and Multiple NF Suppliers CI-CD</w:t>
      </w:r>
    </w:p>
    <w:p w14:paraId="25BCF2DD" w14:textId="77777777" w:rsidR="009E51C7" w:rsidRDefault="009E51C7" w:rsidP="009E51C7"/>
    <w:p w14:paraId="5CBDCE7E" w14:textId="77777777" w:rsidR="009E51C7" w:rsidRDefault="009E51C7" w:rsidP="009E51C7">
      <w:pPr>
        <w:rPr>
          <w:rFonts w:eastAsia="等线"/>
          <w:lang w:val="en-US"/>
        </w:rPr>
      </w:pPr>
      <w:r>
        <w:rPr>
          <w:rFonts w:eastAsia="等线"/>
          <w:noProof/>
          <w:lang w:val="en-US" w:eastAsia="zh-CN"/>
        </w:rPr>
        <w:drawing>
          <wp:inline distT="0" distB="0" distL="0" distR="0" wp14:anchorId="27FDE518" wp14:editId="524A82F7">
            <wp:extent cx="6116955" cy="12439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955" cy="1243965"/>
                    </a:xfrm>
                    <a:prstGeom prst="rect">
                      <a:avLst/>
                    </a:prstGeom>
                    <a:noFill/>
                    <a:ln>
                      <a:noFill/>
                    </a:ln>
                  </pic:spPr>
                </pic:pic>
              </a:graphicData>
            </a:graphic>
          </wp:inline>
        </w:drawing>
      </w:r>
    </w:p>
    <w:p w14:paraId="78A7992D" w14:textId="5FC092F2" w:rsidR="009E51C7" w:rsidRDefault="009E51C7" w:rsidP="009E51C7">
      <w:pPr>
        <w:keepLines/>
        <w:spacing w:after="240"/>
        <w:jc w:val="center"/>
        <w:rPr>
          <w:rFonts w:ascii="Arial" w:eastAsia="等线" w:hAnsi="Arial"/>
          <w:b/>
        </w:rPr>
      </w:pPr>
      <w:r>
        <w:rPr>
          <w:rFonts w:ascii="Arial" w:eastAsia="等线" w:hAnsi="Arial"/>
          <w:b/>
        </w:rPr>
        <w:t xml:space="preserve">Figure </w:t>
      </w:r>
      <w:del w:id="1" w:author="Huawei, R00" w:date="2022-03-19T17:35:00Z">
        <w:r w:rsidDel="006844C2">
          <w:rPr>
            <w:rFonts w:ascii="Arial" w:eastAsia="等线" w:hAnsi="Arial"/>
            <w:b/>
          </w:rPr>
          <w:fldChar w:fldCharType="begin"/>
        </w:r>
        <w:r w:rsidDel="006844C2">
          <w:rPr>
            <w:rFonts w:ascii="Arial" w:eastAsia="等线" w:hAnsi="Arial"/>
            <w:b/>
          </w:rPr>
          <w:delInstrText xml:space="preserve"> SEQ Figure \* ARABIC </w:delInstrText>
        </w:r>
        <w:r w:rsidDel="006844C2">
          <w:rPr>
            <w:rFonts w:ascii="Arial" w:eastAsia="等线" w:hAnsi="Arial"/>
            <w:b/>
          </w:rPr>
          <w:fldChar w:fldCharType="separate"/>
        </w:r>
        <w:r w:rsidDel="006844C2">
          <w:rPr>
            <w:rFonts w:ascii="Arial" w:eastAsia="等线" w:hAnsi="Arial"/>
            <w:b/>
          </w:rPr>
          <w:delText>1</w:delText>
        </w:r>
        <w:r w:rsidDel="006844C2">
          <w:rPr>
            <w:rFonts w:ascii="Arial" w:eastAsia="等线" w:hAnsi="Arial"/>
            <w:b/>
          </w:rPr>
          <w:fldChar w:fldCharType="end"/>
        </w:r>
        <w:r w:rsidDel="006844C2">
          <w:rPr>
            <w:rFonts w:ascii="Arial" w:eastAsia="等线" w:hAnsi="Arial"/>
            <w:b/>
          </w:rPr>
          <w:delText xml:space="preserve"> </w:delText>
        </w:r>
      </w:del>
      <w:ins w:id="2" w:author="Huawei, R00" w:date="2022-03-19T17:35:00Z">
        <w:r>
          <w:rPr>
            <w:rFonts w:ascii="Arial" w:eastAsia="等线" w:hAnsi="Arial"/>
            <w:b/>
          </w:rPr>
          <w:t xml:space="preserve">5.2-1: </w:t>
        </w:r>
      </w:ins>
      <w:ins w:id="3" w:author=" R00" w:date="2022-04-22T14:25:00Z">
        <w:r w:rsidR="00521690">
          <w:rPr>
            <w:rFonts w:ascii="Arial" w:eastAsia="等线" w:hAnsi="Arial"/>
            <w:b/>
          </w:rPr>
          <w:t xml:space="preserve">Single supplier software </w:t>
        </w:r>
      </w:ins>
      <w:del w:id="4" w:author=" R00" w:date="2022-04-22T14:25:00Z">
        <w:r w:rsidDel="00521690">
          <w:rPr>
            <w:rFonts w:ascii="Arial" w:eastAsia="等线" w:hAnsi="Arial"/>
            <w:b/>
          </w:rPr>
          <w:delText xml:space="preserve">Typical </w:delText>
        </w:r>
      </w:del>
      <w:r>
        <w:rPr>
          <w:rFonts w:ascii="Arial" w:eastAsia="等线" w:hAnsi="Arial"/>
          <w:b/>
        </w:rPr>
        <w:t>CI-CD Chain</w:t>
      </w:r>
    </w:p>
    <w:p w14:paraId="50AC58A5" w14:textId="0E57E222" w:rsidR="009E51C7" w:rsidRDefault="009E51C7" w:rsidP="009E51C7">
      <w:pPr>
        <w:keepLines/>
        <w:spacing w:after="240"/>
        <w:rPr>
          <w:lang w:val="en-US"/>
        </w:rPr>
      </w:pPr>
      <w:r>
        <w:rPr>
          <w:rFonts w:eastAsia="等线"/>
          <w:lang w:val="en-US"/>
        </w:rPr>
        <w:t>A typical</w:t>
      </w:r>
      <w:ins w:id="5" w:author=" R00" w:date="2022-04-22T14:25:00Z">
        <w:r w:rsidR="00521690">
          <w:rPr>
            <w:rFonts w:eastAsia="等线"/>
            <w:lang w:val="en-US"/>
          </w:rPr>
          <w:t xml:space="preserve"> software</w:t>
        </w:r>
      </w:ins>
      <w:r>
        <w:rPr>
          <w:rFonts w:eastAsia="等线"/>
          <w:lang w:val="en-US"/>
        </w:rPr>
        <w:t xml:space="preserve"> CI-CD chain consists of several stages as shown in Figure </w:t>
      </w:r>
      <w:ins w:id="6" w:author="Huawei, R00" w:date="2022-03-25T10:21:00Z">
        <w:r w:rsidR="000E3C12">
          <w:rPr>
            <w:rFonts w:eastAsia="等线"/>
            <w:lang w:val="en-US"/>
          </w:rPr>
          <w:t>5.2-1</w:t>
        </w:r>
      </w:ins>
      <w:del w:id="7" w:author="Huawei, R00" w:date="2022-03-25T10:21:00Z">
        <w:r w:rsidDel="000E3C12">
          <w:rPr>
            <w:rFonts w:eastAsia="等线"/>
            <w:lang w:val="en-US"/>
          </w:rPr>
          <w:delText>1</w:delText>
        </w:r>
      </w:del>
      <w:r>
        <w:rPr>
          <w:rFonts w:eastAsia="等线"/>
          <w:lang w:val="en-US"/>
        </w:rPr>
        <w:t>: Development Phase, Staging Phase and Operational Phase. Starting from the Development Phase, the developers write the software of the NF, and the test code used to test the NF. When the software is finished and committed, the CI-CD tool will automatically trigger the building and testing. At the step of testing, the integrity of software artifacts is checked and the functional/non-functional acceptance testing are performed. At the staging phase, the software which passes all the tests will be release to the operational environment. At the Operational phase, the software is deployed in the production environment with the real traffic/user load. The software delivered in such typical CI-CD chain is usually provided by a single supplier.</w:t>
      </w:r>
    </w:p>
    <w:p w14:paraId="7ED1912C" w14:textId="77777777" w:rsidR="009E51C7" w:rsidRDefault="009E51C7" w:rsidP="009E51C7">
      <w:pPr>
        <w:keepLines/>
        <w:spacing w:after="240"/>
        <w:rPr>
          <w:rFonts w:eastAsia="等线"/>
          <w:lang w:val="en-US"/>
        </w:rPr>
      </w:pPr>
      <w:r>
        <w:rPr>
          <w:rFonts w:ascii="Arial" w:eastAsia="等线" w:hAnsi="Arial"/>
          <w:b/>
          <w:noProof/>
          <w:lang w:val="en-US" w:eastAsia="zh-CN"/>
        </w:rPr>
        <w:lastRenderedPageBreak/>
        <w:drawing>
          <wp:inline distT="0" distB="0" distL="0" distR="0" wp14:anchorId="0F8F0EE2" wp14:editId="7E3A9CB6">
            <wp:extent cx="6122035" cy="20078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2007870"/>
                    </a:xfrm>
                    <a:prstGeom prst="rect">
                      <a:avLst/>
                    </a:prstGeom>
                    <a:noFill/>
                    <a:ln>
                      <a:noFill/>
                    </a:ln>
                  </pic:spPr>
                </pic:pic>
              </a:graphicData>
            </a:graphic>
          </wp:inline>
        </w:drawing>
      </w:r>
    </w:p>
    <w:p w14:paraId="48BB4004" w14:textId="77777777" w:rsidR="009E51C7" w:rsidRDefault="009E51C7" w:rsidP="009E51C7">
      <w:pPr>
        <w:keepLines/>
        <w:spacing w:after="240"/>
        <w:jc w:val="center"/>
        <w:rPr>
          <w:rFonts w:ascii="Arial" w:eastAsia="等线" w:hAnsi="Arial"/>
          <w:b/>
        </w:rPr>
      </w:pPr>
      <w:r>
        <w:rPr>
          <w:rFonts w:ascii="Arial" w:eastAsia="等线" w:hAnsi="Arial"/>
          <w:b/>
        </w:rPr>
        <w:t xml:space="preserve">Figure </w:t>
      </w:r>
      <w:ins w:id="8" w:author="Huawei, R00" w:date="2022-03-19T17:36:00Z">
        <w:r>
          <w:rPr>
            <w:rFonts w:ascii="Arial" w:eastAsia="等线" w:hAnsi="Arial"/>
            <w:b/>
          </w:rPr>
          <w:t>5.2-</w:t>
        </w:r>
      </w:ins>
      <w:r>
        <w:rPr>
          <w:rFonts w:ascii="Arial" w:eastAsia="等线" w:hAnsi="Arial"/>
          <w:b/>
        </w:rPr>
        <w:fldChar w:fldCharType="begin"/>
      </w:r>
      <w:r>
        <w:rPr>
          <w:rFonts w:ascii="Arial" w:eastAsia="等线" w:hAnsi="Arial"/>
          <w:b/>
        </w:rPr>
        <w:instrText xml:space="preserve"> SEQ Figure \* ARABIC </w:instrText>
      </w:r>
      <w:r>
        <w:rPr>
          <w:rFonts w:ascii="Arial" w:eastAsia="等线" w:hAnsi="Arial"/>
          <w:b/>
        </w:rPr>
        <w:fldChar w:fldCharType="separate"/>
      </w:r>
      <w:r>
        <w:rPr>
          <w:rFonts w:ascii="Arial" w:eastAsia="等线" w:hAnsi="Arial"/>
          <w:b/>
        </w:rPr>
        <w:t>2</w:t>
      </w:r>
      <w:r>
        <w:rPr>
          <w:rFonts w:ascii="Arial" w:eastAsia="等线" w:hAnsi="Arial"/>
          <w:b/>
        </w:rPr>
        <w:fldChar w:fldCharType="end"/>
      </w:r>
      <w:ins w:id="9" w:author="Huawei, R00" w:date="2022-03-19T17:36:00Z">
        <w:r>
          <w:rPr>
            <w:rFonts w:ascii="Arial" w:eastAsia="等线" w:hAnsi="Arial"/>
            <w:b/>
          </w:rPr>
          <w:t>:</w:t>
        </w:r>
      </w:ins>
      <w:r>
        <w:rPr>
          <w:rFonts w:ascii="Arial" w:eastAsia="等线" w:hAnsi="Arial"/>
          <w:b/>
        </w:rPr>
        <w:t xml:space="preserve"> Multiple NF supplier to single operator</w:t>
      </w:r>
    </w:p>
    <w:p w14:paraId="5293BD2F" w14:textId="206213CD" w:rsidR="009E51C7" w:rsidRDefault="009E51C7" w:rsidP="009E51C7">
      <w:pPr>
        <w:rPr>
          <w:lang w:val="en-US" w:eastAsia="zh-CN"/>
        </w:rPr>
      </w:pPr>
      <w:r>
        <w:rPr>
          <w:rFonts w:eastAsia="等线"/>
          <w:lang w:val="en-US"/>
        </w:rPr>
        <w:t xml:space="preserve">In telco environments (see Figure </w:t>
      </w:r>
      <w:ins w:id="10" w:author="Huawei, R00" w:date="2022-03-25T10:21:00Z">
        <w:r w:rsidR="000E3C12">
          <w:rPr>
            <w:rFonts w:eastAsia="等线"/>
            <w:lang w:val="en-US"/>
          </w:rPr>
          <w:t>5.2-2</w:t>
        </w:r>
      </w:ins>
      <w:del w:id="11" w:author="Huawei, R00" w:date="2022-03-25T10:21:00Z">
        <w:r w:rsidDel="000E3C12">
          <w:rPr>
            <w:rFonts w:eastAsia="等线"/>
            <w:lang w:val="en-US"/>
          </w:rPr>
          <w:delText>2</w:delText>
        </w:r>
      </w:del>
      <w:r w:rsidR="00660467">
        <w:rPr>
          <w:rFonts w:eastAsia="等线"/>
          <w:lang w:val="en-US"/>
        </w:rPr>
        <w:t xml:space="preserve">), the coding, </w:t>
      </w:r>
      <w:r>
        <w:rPr>
          <w:rFonts w:eastAsia="等线"/>
          <w:lang w:val="en-US"/>
        </w:rPr>
        <w:t xml:space="preserve">initial testing and package part of the CI-CD chain is typically at the vendor premises, and the validation, integration testing and deployment part is at the operator part. </w:t>
      </w:r>
      <w:r>
        <w:rPr>
          <w:rFonts w:eastAsia="等线"/>
          <w:lang w:val="en-US" w:eastAsia="zh-CN"/>
        </w:rPr>
        <w:t>The</w:t>
      </w:r>
      <w:r>
        <w:rPr>
          <w:rFonts w:eastAsia="等线"/>
          <w:lang w:val="en-US"/>
        </w:rPr>
        <w:t xml:space="preserve"> </w:t>
      </w:r>
      <w:r>
        <w:rPr>
          <w:rFonts w:eastAsia="等线"/>
          <w:lang w:val="en-US" w:eastAsia="zh-CN"/>
        </w:rPr>
        <w:t xml:space="preserve"> CI-CD tools used in the operator</w:t>
      </w:r>
      <w:r>
        <w:rPr>
          <w:rFonts w:eastAsia="等线"/>
          <w:lang w:val="en-US"/>
        </w:rPr>
        <w:t xml:space="preserve"> </w:t>
      </w:r>
      <w:r>
        <w:rPr>
          <w:rFonts w:eastAsia="等线"/>
          <w:lang w:val="en-US" w:eastAsia="zh-CN"/>
        </w:rPr>
        <w:t xml:space="preserve">part is responsible for fetching delivered artifacts, triggering tests, collecting test results and data, deploying software to staging/production environment, collecting operational data and sending feedback to the vendor. </w:t>
      </w:r>
    </w:p>
    <w:p w14:paraId="08CD84DA" w14:textId="77777777" w:rsidR="009E51C7" w:rsidRDefault="009E51C7" w:rsidP="009E51C7">
      <w:pPr>
        <w:rPr>
          <w:rFonts w:eastAsia="等线"/>
          <w:lang w:val="en-US" w:eastAsia="zh-CN"/>
        </w:rPr>
      </w:pPr>
    </w:p>
    <w:p w14:paraId="4F6E4B54" w14:textId="3930DDE8" w:rsidR="009E51C7" w:rsidRDefault="009E51C7" w:rsidP="009E51C7">
      <w:pPr>
        <w:rPr>
          <w:ins w:id="12" w:author="H, R01" w:date="2022-04-07T21:38:00Z"/>
          <w:rFonts w:eastAsia="等线"/>
          <w:lang w:val="en-US" w:eastAsia="zh-CN"/>
        </w:rPr>
      </w:pPr>
      <w:del w:id="13" w:author="H, R01" w:date="2022-04-07T21:39:00Z">
        <w:r w:rsidDel="00420933">
          <w:rPr>
            <w:rFonts w:eastAsia="等线"/>
            <w:noProof/>
            <w:lang w:val="en-US" w:eastAsia="zh-CN"/>
          </w:rPr>
          <w:drawing>
            <wp:inline distT="0" distB="0" distL="0" distR="0" wp14:anchorId="299ADD31" wp14:editId="22BDDAFC">
              <wp:extent cx="5926455" cy="20256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26455" cy="2025650"/>
                      </a:xfrm>
                      <a:prstGeom prst="rect">
                        <a:avLst/>
                      </a:prstGeom>
                      <a:noFill/>
                      <a:ln>
                        <a:noFill/>
                      </a:ln>
                    </pic:spPr>
                  </pic:pic>
                </a:graphicData>
              </a:graphic>
            </wp:inline>
          </w:drawing>
        </w:r>
      </w:del>
    </w:p>
    <w:p w14:paraId="624140A2" w14:textId="77777777" w:rsidR="00420933" w:rsidRDefault="003F6CD1" w:rsidP="009E51C7">
      <w:pPr>
        <w:rPr>
          <w:rFonts w:eastAsia="等线"/>
          <w:lang w:val="en-US" w:eastAsia="zh-CN"/>
        </w:rPr>
      </w:pPr>
      <w:ins w:id="14" w:author="H, R01" w:date="2022-04-07T21:39:00Z">
        <w:r>
          <w:rPr>
            <w:rFonts w:eastAsia="等线"/>
            <w:lang w:val="en-US" w:eastAsia="zh-CN"/>
          </w:rPr>
          <w:object w:dxaOrig="9636" w:dyaOrig="5425" w14:anchorId="7C596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71.4pt" o:ole="">
              <v:imagedata r:id="rId11" o:title=""/>
            </v:shape>
            <o:OLEObject Type="Embed" ProgID="PowerPoint.Slide.8" ShapeID="_x0000_i1025" DrawAspect="Content" ObjectID="_1714376429" r:id="rId12"/>
          </w:object>
        </w:r>
      </w:ins>
    </w:p>
    <w:p w14:paraId="554CAED4" w14:textId="77777777" w:rsidR="009E51C7" w:rsidRDefault="009E51C7" w:rsidP="009E51C7">
      <w:pPr>
        <w:keepLines/>
        <w:spacing w:after="240"/>
        <w:jc w:val="center"/>
        <w:rPr>
          <w:rFonts w:ascii="Arial" w:eastAsia="等线" w:hAnsi="Arial"/>
          <w:b/>
        </w:rPr>
      </w:pPr>
      <w:r>
        <w:rPr>
          <w:rFonts w:ascii="Arial" w:eastAsia="等线" w:hAnsi="Arial"/>
          <w:b/>
        </w:rPr>
        <w:t xml:space="preserve">Figure </w:t>
      </w:r>
      <w:ins w:id="15" w:author="Huawei, R00" w:date="2022-03-19T17:36:00Z">
        <w:r>
          <w:rPr>
            <w:rFonts w:ascii="Arial" w:eastAsia="等线" w:hAnsi="Arial"/>
            <w:b/>
          </w:rPr>
          <w:t>5.2-</w:t>
        </w:r>
      </w:ins>
      <w:r>
        <w:rPr>
          <w:rFonts w:ascii="Arial" w:eastAsia="等线" w:hAnsi="Arial"/>
          <w:b/>
        </w:rPr>
        <w:t>3: Vendor and Operator internal processes</w:t>
      </w:r>
    </w:p>
    <w:p w14:paraId="0AB21664" w14:textId="7724943E" w:rsidR="00936374" w:rsidDel="00A616FE" w:rsidRDefault="00936374" w:rsidP="00936374">
      <w:pPr>
        <w:rPr>
          <w:ins w:id="16" w:author="H, R00" w:date="2022-04-29T11:26:00Z"/>
          <w:del w:id="17" w:author=" R00" w:date="2022-05-10T21:00:00Z"/>
          <w:rFonts w:eastAsia="等线"/>
          <w:lang w:val="en-US"/>
        </w:rPr>
      </w:pPr>
      <w:ins w:id="18" w:author="H, R00" w:date="2022-04-29T11:26:00Z">
        <w:del w:id="19" w:author=" R00" w:date="2022-05-10T21:00:00Z">
          <w:r w:rsidRPr="00936374" w:rsidDel="00A616FE">
            <w:rPr>
              <w:rFonts w:eastAsia="等线"/>
              <w:lang w:val="en-US"/>
            </w:rPr>
            <w:delText>As shown in Figure 5.2-3, as a deployment option, the vendor internal CI-CD process can be vender specific pipeline, which may include developing, validation and testing, packaging, and include the capability of new NF release notification, deployment of new NF and the health status monitoring and rollback.</w:delText>
          </w:r>
        </w:del>
      </w:ins>
    </w:p>
    <w:p w14:paraId="32096B10" w14:textId="51581552" w:rsidR="00936374" w:rsidDel="00A616FE" w:rsidRDefault="00936374" w:rsidP="009B6C26">
      <w:pPr>
        <w:rPr>
          <w:del w:id="20" w:author=" R00" w:date="2022-05-10T21:00:00Z"/>
          <w:rFonts w:eastAsia="等线"/>
          <w:highlight w:val="yellow"/>
          <w:lang w:val="en-US"/>
        </w:rPr>
      </w:pPr>
    </w:p>
    <w:p w14:paraId="0D0BCEA2" w14:textId="77777777" w:rsidR="00A616FE" w:rsidRDefault="00936374" w:rsidP="00936374">
      <w:pPr>
        <w:rPr>
          <w:ins w:id="21" w:author=" R00" w:date="2022-05-10T21:00:00Z"/>
          <w:rFonts w:eastAsia="等线"/>
          <w:lang w:val="en-US"/>
        </w:rPr>
      </w:pPr>
      <w:del w:id="22" w:author=" R00" w:date="2022-05-10T21:00:00Z">
        <w:r w:rsidDel="00A616FE">
          <w:rPr>
            <w:rFonts w:eastAsia="等线"/>
            <w:lang w:val="en-US"/>
          </w:rPr>
          <w:delText xml:space="preserve">As shown in Figure </w:delText>
        </w:r>
      </w:del>
      <w:ins w:id="23" w:author="H, R00" w:date="2022-04-29T11:26:00Z">
        <w:del w:id="24" w:author=" R00" w:date="2022-05-10T21:00:00Z">
          <w:r w:rsidRPr="00936374" w:rsidDel="00A616FE">
            <w:rPr>
              <w:rFonts w:eastAsia="等线"/>
              <w:lang w:val="en-US"/>
            </w:rPr>
            <w:delText>5.2-3</w:delText>
          </w:r>
        </w:del>
      </w:ins>
      <w:del w:id="25" w:author=" R00" w:date="2022-05-10T21:00:00Z">
        <w:r w:rsidDel="00A616FE">
          <w:rPr>
            <w:rFonts w:eastAsia="等线"/>
            <w:lang w:val="en-US"/>
          </w:rPr>
          <w:delText xml:space="preserve">3,  the vendor internal CI-CD process can be vender specific, which may include coding, testing, </w:delText>
        </w:r>
      </w:del>
      <w:ins w:id="26" w:author="H, R00" w:date="2022-04-29T11:29:00Z">
        <w:del w:id="27" w:author=" R00" w:date="2022-05-10T21:00:00Z">
          <w:r w:rsidR="00A77392" w:rsidDel="00A616FE">
            <w:rPr>
              <w:rFonts w:eastAsia="等线"/>
              <w:lang w:val="en-US"/>
            </w:rPr>
            <w:delText xml:space="preserve">and </w:delText>
          </w:r>
        </w:del>
      </w:ins>
      <w:del w:id="28" w:author=" R00" w:date="2022-05-10T21:00:00Z">
        <w:r w:rsidDel="00A616FE">
          <w:rPr>
            <w:rFonts w:eastAsia="等线"/>
            <w:lang w:val="en-US"/>
          </w:rPr>
          <w:delText xml:space="preserve">packaging . </w:delText>
        </w:r>
      </w:del>
    </w:p>
    <w:p w14:paraId="0C29E8DC" w14:textId="1902DAAC" w:rsidR="00A616FE" w:rsidRDefault="00A616FE" w:rsidP="00936374">
      <w:pPr>
        <w:rPr>
          <w:ins w:id="29" w:author="H, R00" w:date="2022-04-29T11:27:00Z"/>
          <w:rFonts w:eastAsia="等线"/>
          <w:lang w:val="en-US"/>
        </w:rPr>
      </w:pPr>
      <w:ins w:id="30" w:author=" R00" w:date="2022-05-10T21:00:00Z">
        <w:r>
          <w:rPr>
            <w:color w:val="000000"/>
          </w:rPr>
          <w:t>As shown in Figure 5.2-3, the vendor internal CI-CD process can be vender specific, which may include coding, testing, and packaging. As a deployment option, the vendor internal CI-CD process may additionally include deployment of new NF and the health status monitoring and rollback.</w:t>
        </w:r>
      </w:ins>
    </w:p>
    <w:p w14:paraId="3AC06C33" w14:textId="47A806B4" w:rsidR="004A3E00" w:rsidRDefault="00936374" w:rsidP="004A3E00">
      <w:pPr>
        <w:rPr>
          <w:rFonts w:eastAsia="等线"/>
          <w:lang w:val="en-US"/>
        </w:rPr>
      </w:pPr>
      <w:r>
        <w:rPr>
          <w:rFonts w:eastAsia="等线"/>
          <w:lang w:val="en-US"/>
        </w:rPr>
        <w:t>Additionally, an operator receives software artifacts (for 3GPP NFs) from multiple vendors</w:t>
      </w:r>
      <w:del w:id="31" w:author="H, R00" w:date="2022-04-29T11:27:00Z">
        <w:r w:rsidDel="00936374">
          <w:rPr>
            <w:rFonts w:eastAsia="等线"/>
            <w:lang w:val="en-US"/>
          </w:rPr>
          <w:delText xml:space="preserve"> ,</w:delText>
        </w:r>
      </w:del>
      <w:ins w:id="32" w:author="H, R00" w:date="2022-04-29T11:27:00Z">
        <w:r>
          <w:rPr>
            <w:rFonts w:eastAsia="等线"/>
            <w:lang w:val="en-US"/>
          </w:rPr>
          <w:t xml:space="preserve">. </w:t>
        </w:r>
      </w:ins>
      <w:ins w:id="33" w:author="H, R00" w:date="2022-04-29T11:28:00Z">
        <w:r w:rsidRPr="00936374">
          <w:rPr>
            <w:rFonts w:eastAsia="等线"/>
            <w:lang w:val="en-US"/>
          </w:rPr>
          <w:t>Then follows its own internal CI-CD processes (see Figure 5.2-3) as a part of the CI-CD chain before deploying the NF to an operational platform.  The internal CI-CD processes</w:t>
        </w:r>
      </w:ins>
      <w:ins w:id="34" w:author=" R00" w:date="2022-05-10T21:02:00Z">
        <w:r w:rsidR="00A616FE">
          <w:rPr>
            <w:rFonts w:eastAsia="等线"/>
            <w:lang w:val="en-US"/>
          </w:rPr>
          <w:t xml:space="preserve"> including </w:t>
        </w:r>
      </w:ins>
      <w:ins w:id="35" w:author=" R00" w:date="2022-05-10T21:03:00Z">
        <w:r w:rsidR="00BB6CBA">
          <w:rPr>
            <w:rFonts w:eastAsia="等线"/>
            <w:lang w:val="en-US"/>
          </w:rPr>
          <w:t xml:space="preserve">validation and </w:t>
        </w:r>
      </w:ins>
      <w:ins w:id="36" w:author=" R00" w:date="2022-05-10T21:02:00Z">
        <w:r w:rsidR="00A616FE">
          <w:rPr>
            <w:rFonts w:eastAsia="等线"/>
            <w:lang w:val="en-US"/>
          </w:rPr>
          <w:t>test</w:t>
        </w:r>
      </w:ins>
      <w:ins w:id="37" w:author=" R00" w:date="2022-05-10T21:03:00Z">
        <w:r w:rsidR="00A616FE">
          <w:rPr>
            <w:rFonts w:eastAsia="等线"/>
            <w:lang w:val="en-US"/>
          </w:rPr>
          <w:t>ing phase</w:t>
        </w:r>
      </w:ins>
      <w:ins w:id="38" w:author=" R00" w:date="2022-05-10T21:04:00Z">
        <w:r w:rsidR="004A3F45">
          <w:rPr>
            <w:rFonts w:eastAsia="等线"/>
            <w:lang w:val="en-US"/>
          </w:rPr>
          <w:t>s</w:t>
        </w:r>
      </w:ins>
      <w:ins w:id="39" w:author="H, R00" w:date="2022-04-29T11:28:00Z">
        <w:r w:rsidRPr="00936374">
          <w:rPr>
            <w:rFonts w:eastAsia="等线"/>
            <w:lang w:val="en-US"/>
          </w:rPr>
          <w:t xml:space="preserve"> are not in scope of this SID. However, there are scenarios in which the CI-CD process interacts with the 3GPP Management system</w:t>
        </w:r>
      </w:ins>
      <w:ins w:id="40" w:author=" R00" w:date="2022-05-12T22:44:00Z">
        <w:r w:rsidR="00B10CD8">
          <w:rPr>
            <w:rFonts w:eastAsia="等线"/>
            <w:lang w:val="en-US"/>
          </w:rPr>
          <w:t>,</w:t>
        </w:r>
      </w:ins>
      <w:r w:rsidR="00B10CD8">
        <w:rPr>
          <w:rFonts w:eastAsia="等线"/>
          <w:lang w:val="en-US"/>
        </w:rPr>
        <w:t xml:space="preserve"> </w:t>
      </w:r>
      <w:ins w:id="41" w:author=" R00" w:date="2022-05-12T22:44:00Z">
        <w:r w:rsidR="00B10CD8" w:rsidRPr="00B10CD8">
          <w:rPr>
            <w:color w:val="00B050"/>
          </w:rPr>
          <w:t xml:space="preserve">which are </w:t>
        </w:r>
      </w:ins>
      <w:ins w:id="42" w:author=" R00" w:date="2022-05-12T22:46:00Z">
        <w:r w:rsidR="00BA4259">
          <w:rPr>
            <w:color w:val="00B050"/>
          </w:rPr>
          <w:t>main focus</w:t>
        </w:r>
      </w:ins>
      <w:ins w:id="43" w:author=" R00" w:date="2022-05-12T22:44:00Z">
        <w:r w:rsidR="00B10CD8" w:rsidRPr="00B10CD8">
          <w:rPr>
            <w:color w:val="00B050"/>
          </w:rPr>
          <w:t xml:space="preserve"> of this report</w:t>
        </w:r>
      </w:ins>
      <w:ins w:id="44" w:author="H, R00" w:date="2022-04-29T11:28:00Z">
        <w:r w:rsidRPr="00B10CD8">
          <w:rPr>
            <w:rFonts w:eastAsia="等线"/>
            <w:lang w:val="en-US"/>
          </w:rPr>
          <w:t>.</w:t>
        </w:r>
        <w:r w:rsidRPr="007F5200">
          <w:rPr>
            <w:rFonts w:eastAsia="等线"/>
            <w:lang w:val="en-US"/>
          </w:rPr>
          <w:t xml:space="preserve"> </w:t>
        </w:r>
      </w:ins>
    </w:p>
    <w:p w14:paraId="3DA5C705" w14:textId="5F379275" w:rsidR="00A77392" w:rsidDel="00A77392" w:rsidRDefault="00A77392" w:rsidP="004A3E00">
      <w:pPr>
        <w:rPr>
          <w:ins w:id="45" w:author="Huawei, R00" w:date="2022-03-19T17:20:00Z"/>
          <w:del w:id="46" w:author="H, R00" w:date="2022-04-29T11:30:00Z"/>
          <w:rFonts w:eastAsia="等线"/>
          <w:lang w:val="en-US"/>
        </w:rPr>
      </w:pPr>
      <w:del w:id="47" w:author="H, R00" w:date="2022-04-29T11:30:00Z">
        <w:r w:rsidDel="00A77392">
          <w:rPr>
            <w:rFonts w:eastAsia="等线"/>
            <w:lang w:val="en-US"/>
          </w:rPr>
          <w:delText>and then follows its own internal CI-CD procedures (see Figure 3) as a part of the CI-CD chain before deploying the NF to an operational platform. The internal processes  of the NF delivery process are not a subject of standardization and are therefore not considered in this study.</w:delText>
        </w:r>
      </w:del>
    </w:p>
    <w:p w14:paraId="6DD9AF0E" w14:textId="77777777" w:rsidR="000D2019" w:rsidRPr="009E51C7" w:rsidRDefault="000D2019" w:rsidP="000D2019">
      <w:pPr>
        <w:rPr>
          <w:lang w:val="en-US" w:eastAsia="zh-CN"/>
        </w:rPr>
      </w:pPr>
    </w:p>
    <w:p w14:paraId="531D907D" w14:textId="77777777" w:rsidR="000D2019" w:rsidRDefault="000D2019" w:rsidP="000D2019">
      <w:pPr>
        <w:rPr>
          <w:lang w:eastAsia="zh-CN"/>
        </w:rPr>
      </w:pPr>
    </w:p>
    <w:p w14:paraId="65EE8E33" w14:textId="77777777" w:rsidR="000D2019" w:rsidRPr="000D2019" w:rsidRDefault="000D2019" w:rsidP="000D2019">
      <w:pPr>
        <w:rPr>
          <w:lang w:eastAsia="zh-CN"/>
        </w:rPr>
      </w:pPr>
    </w:p>
    <w:p w14:paraId="03A300C6" w14:textId="2364D204" w:rsidR="000D2019" w:rsidRDefault="000D20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lang w:eastAsia="zh-CN"/>
        </w:rPr>
        <w:t>E</w:t>
      </w:r>
      <w:r>
        <w:rPr>
          <w:lang w:eastAsia="zh-CN"/>
        </w:rPr>
        <w:t>nd of change</w:t>
      </w:r>
    </w:p>
    <w:sectPr w:rsidR="000D20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4D932" w14:textId="77777777" w:rsidR="00113FFB" w:rsidRDefault="00113FFB">
      <w:r>
        <w:separator/>
      </w:r>
    </w:p>
  </w:endnote>
  <w:endnote w:type="continuationSeparator" w:id="0">
    <w:p w14:paraId="27068F2B" w14:textId="77777777" w:rsidR="00113FFB" w:rsidRDefault="00113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3340D0" w14:textId="77777777" w:rsidR="00113FFB" w:rsidRDefault="00113FFB">
      <w:r>
        <w:separator/>
      </w:r>
    </w:p>
  </w:footnote>
  <w:footnote w:type="continuationSeparator" w:id="0">
    <w:p w14:paraId="7E249FCB" w14:textId="77777777" w:rsidR="00113FFB" w:rsidRDefault="00113F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3D21017"/>
    <w:multiLevelType w:val="hybridMultilevel"/>
    <w:tmpl w:val="D3BA28BC"/>
    <w:lvl w:ilvl="0" w:tplc="9F6EB2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2C46E91"/>
    <w:multiLevelType w:val="hybridMultilevel"/>
    <w:tmpl w:val="2084EE78"/>
    <w:lvl w:ilvl="0" w:tplc="9F6EB2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9"/>
  </w:num>
  <w:num w:numId="9">
    <w:abstractNumId w:val="17"/>
  </w:num>
  <w:num w:numId="10">
    <w:abstractNumId w:val="18"/>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 R00">
    <w15:presenceInfo w15:providerId="None" w15:userId=" R00"/>
  </w15:person>
  <w15:person w15:author="H, R00">
    <w15:presenceInfo w15:providerId="None" w15:userId="H,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3B6D"/>
    <w:rsid w:val="00012515"/>
    <w:rsid w:val="00046389"/>
    <w:rsid w:val="0005577A"/>
    <w:rsid w:val="00062371"/>
    <w:rsid w:val="00074722"/>
    <w:rsid w:val="000819D8"/>
    <w:rsid w:val="000934A6"/>
    <w:rsid w:val="000A2C6C"/>
    <w:rsid w:val="000A4660"/>
    <w:rsid w:val="000D1B5B"/>
    <w:rsid w:val="000D2019"/>
    <w:rsid w:val="000E0E7C"/>
    <w:rsid w:val="000E3C12"/>
    <w:rsid w:val="0010401F"/>
    <w:rsid w:val="00112FC3"/>
    <w:rsid w:val="00113FFB"/>
    <w:rsid w:val="00173FA3"/>
    <w:rsid w:val="00184B6F"/>
    <w:rsid w:val="001861E5"/>
    <w:rsid w:val="001B1652"/>
    <w:rsid w:val="001C3EC8"/>
    <w:rsid w:val="001D2BD4"/>
    <w:rsid w:val="001D6911"/>
    <w:rsid w:val="001F68C2"/>
    <w:rsid w:val="002016B9"/>
    <w:rsid w:val="00201947"/>
    <w:rsid w:val="0020395B"/>
    <w:rsid w:val="002046CB"/>
    <w:rsid w:val="00204DC9"/>
    <w:rsid w:val="002062C0"/>
    <w:rsid w:val="00215130"/>
    <w:rsid w:val="00230002"/>
    <w:rsid w:val="00244C9A"/>
    <w:rsid w:val="00247216"/>
    <w:rsid w:val="00260CFF"/>
    <w:rsid w:val="002A1857"/>
    <w:rsid w:val="002C7F38"/>
    <w:rsid w:val="002F6432"/>
    <w:rsid w:val="003040B3"/>
    <w:rsid w:val="0030628A"/>
    <w:rsid w:val="0035122B"/>
    <w:rsid w:val="00353451"/>
    <w:rsid w:val="00371032"/>
    <w:rsid w:val="00371B44"/>
    <w:rsid w:val="00397E8A"/>
    <w:rsid w:val="003C122B"/>
    <w:rsid w:val="003C5A97"/>
    <w:rsid w:val="003C7A04"/>
    <w:rsid w:val="003D0558"/>
    <w:rsid w:val="003E08B0"/>
    <w:rsid w:val="003E723F"/>
    <w:rsid w:val="003F52B2"/>
    <w:rsid w:val="003F6CD1"/>
    <w:rsid w:val="00403FA1"/>
    <w:rsid w:val="00420933"/>
    <w:rsid w:val="0043775B"/>
    <w:rsid w:val="00440414"/>
    <w:rsid w:val="004558E9"/>
    <w:rsid w:val="0045777E"/>
    <w:rsid w:val="00467537"/>
    <w:rsid w:val="004A3E00"/>
    <w:rsid w:val="004A3F45"/>
    <w:rsid w:val="004B3753"/>
    <w:rsid w:val="004B7513"/>
    <w:rsid w:val="004C31D2"/>
    <w:rsid w:val="004C51A8"/>
    <w:rsid w:val="004D55C2"/>
    <w:rsid w:val="004E46B6"/>
    <w:rsid w:val="00521131"/>
    <w:rsid w:val="00521690"/>
    <w:rsid w:val="00527C0B"/>
    <w:rsid w:val="005410F6"/>
    <w:rsid w:val="005729C4"/>
    <w:rsid w:val="0059227B"/>
    <w:rsid w:val="005B0966"/>
    <w:rsid w:val="005B795D"/>
    <w:rsid w:val="005E209F"/>
    <w:rsid w:val="005F2AAA"/>
    <w:rsid w:val="00602F08"/>
    <w:rsid w:val="00613820"/>
    <w:rsid w:val="006431AF"/>
    <w:rsid w:val="00652248"/>
    <w:rsid w:val="00657B80"/>
    <w:rsid w:val="00660467"/>
    <w:rsid w:val="00675B3C"/>
    <w:rsid w:val="0068764D"/>
    <w:rsid w:val="0069495C"/>
    <w:rsid w:val="006C23B8"/>
    <w:rsid w:val="006D340A"/>
    <w:rsid w:val="006F39E6"/>
    <w:rsid w:val="00715A1D"/>
    <w:rsid w:val="00754B96"/>
    <w:rsid w:val="00760BB0"/>
    <w:rsid w:val="0076157A"/>
    <w:rsid w:val="00784593"/>
    <w:rsid w:val="007A00EF"/>
    <w:rsid w:val="007B19EA"/>
    <w:rsid w:val="007C0A2D"/>
    <w:rsid w:val="007C27B0"/>
    <w:rsid w:val="007E2125"/>
    <w:rsid w:val="007F300B"/>
    <w:rsid w:val="007F5200"/>
    <w:rsid w:val="008014C3"/>
    <w:rsid w:val="00812F39"/>
    <w:rsid w:val="00830950"/>
    <w:rsid w:val="00850812"/>
    <w:rsid w:val="00876B9A"/>
    <w:rsid w:val="008933BF"/>
    <w:rsid w:val="008A10C4"/>
    <w:rsid w:val="008B0248"/>
    <w:rsid w:val="008B1C39"/>
    <w:rsid w:val="008B62D1"/>
    <w:rsid w:val="008E40C5"/>
    <w:rsid w:val="008F554E"/>
    <w:rsid w:val="008F5F33"/>
    <w:rsid w:val="0091046A"/>
    <w:rsid w:val="00911C05"/>
    <w:rsid w:val="00926ABD"/>
    <w:rsid w:val="00936374"/>
    <w:rsid w:val="00936EE4"/>
    <w:rsid w:val="009450D1"/>
    <w:rsid w:val="00947F4E"/>
    <w:rsid w:val="009607D3"/>
    <w:rsid w:val="00966D47"/>
    <w:rsid w:val="00971FEA"/>
    <w:rsid w:val="00992312"/>
    <w:rsid w:val="009A1A5B"/>
    <w:rsid w:val="009B6C26"/>
    <w:rsid w:val="009C0DED"/>
    <w:rsid w:val="009E51C7"/>
    <w:rsid w:val="009F3EAC"/>
    <w:rsid w:val="00A12ED9"/>
    <w:rsid w:val="00A310FC"/>
    <w:rsid w:val="00A37D7F"/>
    <w:rsid w:val="00A46410"/>
    <w:rsid w:val="00A57688"/>
    <w:rsid w:val="00A616FE"/>
    <w:rsid w:val="00A77392"/>
    <w:rsid w:val="00A84A94"/>
    <w:rsid w:val="00AC157F"/>
    <w:rsid w:val="00AC71F9"/>
    <w:rsid w:val="00AD1DAA"/>
    <w:rsid w:val="00AF1E23"/>
    <w:rsid w:val="00AF7F81"/>
    <w:rsid w:val="00B01AFF"/>
    <w:rsid w:val="00B05CC7"/>
    <w:rsid w:val="00B10CD8"/>
    <w:rsid w:val="00B27E39"/>
    <w:rsid w:val="00B350D8"/>
    <w:rsid w:val="00B76763"/>
    <w:rsid w:val="00B7732B"/>
    <w:rsid w:val="00B879F0"/>
    <w:rsid w:val="00BA4259"/>
    <w:rsid w:val="00BB6CBA"/>
    <w:rsid w:val="00BC25AA"/>
    <w:rsid w:val="00BE2E37"/>
    <w:rsid w:val="00C022E3"/>
    <w:rsid w:val="00C22D17"/>
    <w:rsid w:val="00C4552D"/>
    <w:rsid w:val="00C4712D"/>
    <w:rsid w:val="00C555C9"/>
    <w:rsid w:val="00C6203A"/>
    <w:rsid w:val="00C700C0"/>
    <w:rsid w:val="00C85BAA"/>
    <w:rsid w:val="00C94F55"/>
    <w:rsid w:val="00CA246F"/>
    <w:rsid w:val="00CA7D62"/>
    <w:rsid w:val="00CB07A8"/>
    <w:rsid w:val="00CC0039"/>
    <w:rsid w:val="00CD4A57"/>
    <w:rsid w:val="00CF28CB"/>
    <w:rsid w:val="00D137CE"/>
    <w:rsid w:val="00D146F1"/>
    <w:rsid w:val="00D328ED"/>
    <w:rsid w:val="00D33604"/>
    <w:rsid w:val="00D37B08"/>
    <w:rsid w:val="00D437FF"/>
    <w:rsid w:val="00D5130C"/>
    <w:rsid w:val="00D561BF"/>
    <w:rsid w:val="00D62265"/>
    <w:rsid w:val="00D67A67"/>
    <w:rsid w:val="00D838AB"/>
    <w:rsid w:val="00D8512E"/>
    <w:rsid w:val="00DA1E58"/>
    <w:rsid w:val="00DA5D62"/>
    <w:rsid w:val="00DE4EF2"/>
    <w:rsid w:val="00DE7BE4"/>
    <w:rsid w:val="00DF2066"/>
    <w:rsid w:val="00DF2C0E"/>
    <w:rsid w:val="00E04DB6"/>
    <w:rsid w:val="00E06FFB"/>
    <w:rsid w:val="00E30155"/>
    <w:rsid w:val="00E72102"/>
    <w:rsid w:val="00E91FE1"/>
    <w:rsid w:val="00EA5E95"/>
    <w:rsid w:val="00ED4954"/>
    <w:rsid w:val="00EE0943"/>
    <w:rsid w:val="00EE33A2"/>
    <w:rsid w:val="00F013BB"/>
    <w:rsid w:val="00F42DF7"/>
    <w:rsid w:val="00F63E5A"/>
    <w:rsid w:val="00F67A1C"/>
    <w:rsid w:val="00F82C5B"/>
    <w:rsid w:val="00F8555F"/>
    <w:rsid w:val="00FB2B3D"/>
    <w:rsid w:val="00FB5301"/>
    <w:rsid w:val="00FF18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374"/>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4A00E08B-DFAC-48E8-8481-0BD2DD52C297}">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560</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3751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 R01</cp:lastModifiedBy>
  <cp:revision>2</cp:revision>
  <cp:lastPrinted>1899-12-31T23:00:00Z</cp:lastPrinted>
  <dcterms:created xsi:type="dcterms:W3CDTF">2022-05-18T02:53:00Z</dcterms:created>
  <dcterms:modified xsi:type="dcterms:W3CDTF">2022-05-18T02:53:00Z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(3)R6QfN69ugGwEBnTczi3DoZrKj0tApGLPcOi2cCeYaGcN8wjFhpMsnLgkeFyT8g6WWPBAXaB5
Gvd0hGLlTmSRsHp4RGAAjjQgkylz/WMQwpbiAQWv1mzz/+MsGwbLbDvhs81LQOQ5TZXem/xG
a+Gp8hE0wRrrXasXBJfMagu+ewhcgC7Xyg0SvAML5geRq7fFanCCK/uoCStohxPbxk5932qN
WmYKaH7nO0Nyzk8kM7</vt:lpwstr>
  </property>
  <property fmtid="{D5CDD505-2E9C-101B-9397-08002B2CF9AE}" pid="4" name="_2015_ms_pID_7253431">
    <vt:lpwstr>3qKRbNZClobnYVxAdkdF2qBZZXgVdz6uy2bfvphxbAYZGGKWLHeT+b
yE6rPEb/UT/yiNgJDeQyB4XePAv9Km8an1BaE4xE5o2auLqLvcFIGq7lm4gSqAmK8TBPHXwl
GgPWpWuIZpv+2+KJ865eqvwwHRCgIlniIZWV5bti0/xAtvXkPWGLHMwTC9AhlEOm/aO6lVDZ
s3Tzxd/jYtHLqTpqimK46wjLOannq9ifKkFl</vt:lpwstr>
  </property>
  <property fmtid="{D5CDD505-2E9C-101B-9397-08002B2CF9AE}" pid="5" name="_2015_ms_pID_7253432">
    <vt:lpwstr>2g==</vt:lpwstr>
  </property>
</Properties>
</file>